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48" w:rsidRDefault="00DD2B48" w:rsidP="00DD2B48">
      <w:pPr>
        <w:pStyle w:val="NoSpacing"/>
      </w:pPr>
      <w:r>
        <w:rPr>
          <w:u w:val="single"/>
        </w:rPr>
        <w:t>Thomas DALBY</w:t>
      </w:r>
      <w:r>
        <w:t xml:space="preserve">       </w:t>
      </w:r>
      <w:r>
        <w:t>(fl.1416)</w:t>
      </w:r>
    </w:p>
    <w:p w:rsidR="00DD2B48" w:rsidRDefault="00DD2B48" w:rsidP="00DD2B48">
      <w:pPr>
        <w:pStyle w:val="NoSpacing"/>
      </w:pPr>
    </w:p>
    <w:p w:rsidR="00DD2B48" w:rsidRDefault="00DD2B48" w:rsidP="00DD2B48">
      <w:pPr>
        <w:pStyle w:val="NoSpacing"/>
      </w:pPr>
    </w:p>
    <w:p w:rsidR="00DD2B48" w:rsidRDefault="00DD2B48" w:rsidP="00DD2B48">
      <w:pPr>
        <w:pStyle w:val="NoSpacing"/>
      </w:pPr>
      <w:r>
        <w:t>13 Oct.1416</w:t>
      </w:r>
      <w:r>
        <w:tab/>
      </w:r>
      <w:r>
        <w:t>He and William Weldon</w:t>
      </w:r>
      <w:bookmarkStart w:id="0" w:name="_GoBack"/>
      <w:bookmarkEnd w:id="0"/>
      <w:r>
        <w:t xml:space="preserve">(q.v.) were granted a third of the manor of </w:t>
      </w:r>
    </w:p>
    <w:p w:rsidR="00DD2B48" w:rsidRDefault="00DD2B48" w:rsidP="00DD2B48">
      <w:pPr>
        <w:pStyle w:val="NoSpacing"/>
      </w:pPr>
      <w:r>
        <w:tab/>
      </w:r>
      <w:r>
        <w:tab/>
        <w:t>Mancetter and a third of the advowson of the church there by Thomas</w:t>
      </w:r>
    </w:p>
    <w:p w:rsidR="00DD2B48" w:rsidRDefault="00DD2B48" w:rsidP="00DD2B48">
      <w:pPr>
        <w:pStyle w:val="NoSpacing"/>
      </w:pPr>
      <w:r>
        <w:tab/>
      </w:r>
      <w:r>
        <w:tab/>
        <w:t>Pirly(q.v.).</w:t>
      </w:r>
    </w:p>
    <w:p w:rsidR="00DD2B48" w:rsidRDefault="00DD2B48" w:rsidP="00DD2B48">
      <w:pPr>
        <w:pStyle w:val="NoSpacing"/>
      </w:pPr>
      <w:r>
        <w:tab/>
      </w:r>
      <w:r>
        <w:tab/>
        <w:t>(www.inquisitionspostmortem.ac.uk  ref. eCIPM 21-497)</w:t>
      </w:r>
    </w:p>
    <w:p w:rsidR="00DD2B48" w:rsidRDefault="00DD2B48" w:rsidP="00DD2B48">
      <w:pPr>
        <w:pStyle w:val="NoSpacing"/>
      </w:pPr>
      <w:r>
        <w:t>17 Oct.</w:t>
      </w:r>
      <w:r>
        <w:tab/>
      </w:r>
      <w:r>
        <w:tab/>
        <w:t>They regranted the above to Thomas and his wife, Anne(q.v.).  (ibid.)</w:t>
      </w:r>
    </w:p>
    <w:p w:rsidR="00DD2B48" w:rsidRDefault="00DD2B48" w:rsidP="00DD2B48">
      <w:pPr>
        <w:pStyle w:val="NoSpacing"/>
      </w:pPr>
    </w:p>
    <w:p w:rsidR="00DD2B48" w:rsidRDefault="00DD2B48" w:rsidP="00DD2B48">
      <w:pPr>
        <w:pStyle w:val="NoSpacing"/>
      </w:pPr>
    </w:p>
    <w:p w:rsidR="00DD2B48" w:rsidRPr="00786E6D" w:rsidRDefault="00DD2B48" w:rsidP="00DD2B48">
      <w:pPr>
        <w:pStyle w:val="NoSpacing"/>
      </w:pPr>
      <w:r>
        <w:t>8 September 2016</w:t>
      </w:r>
    </w:p>
    <w:p w:rsidR="006B2F86" w:rsidRPr="00DD2B48" w:rsidRDefault="00DD2B48" w:rsidP="00E71FC3">
      <w:pPr>
        <w:pStyle w:val="NoSpacing"/>
      </w:pPr>
    </w:p>
    <w:sectPr w:rsidR="006B2F86" w:rsidRPr="00DD2B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B48" w:rsidRDefault="00DD2B48" w:rsidP="00E71FC3">
      <w:pPr>
        <w:spacing w:after="0" w:line="240" w:lineRule="auto"/>
      </w:pPr>
      <w:r>
        <w:separator/>
      </w:r>
    </w:p>
  </w:endnote>
  <w:endnote w:type="continuationSeparator" w:id="0">
    <w:p w:rsidR="00DD2B48" w:rsidRDefault="00DD2B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B48" w:rsidRDefault="00DD2B48" w:rsidP="00E71FC3">
      <w:pPr>
        <w:spacing w:after="0" w:line="240" w:lineRule="auto"/>
      </w:pPr>
      <w:r>
        <w:separator/>
      </w:r>
    </w:p>
  </w:footnote>
  <w:footnote w:type="continuationSeparator" w:id="0">
    <w:p w:rsidR="00DD2B48" w:rsidRDefault="00DD2B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B48"/>
    <w:rsid w:val="001A7C09"/>
    <w:rsid w:val="00733BE7"/>
    <w:rsid w:val="00AB52E8"/>
    <w:rsid w:val="00B16D3F"/>
    <w:rsid w:val="00DD2B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43EDE"/>
  <w15:chartTrackingRefBased/>
  <w15:docId w15:val="{D485600F-3677-4489-9EC7-A7C564A02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2016-09-08T11:25:00Z</dcterms:created>
  <dcterms:modified xsi:type="dcterms:W3CDTF">2016-09-08T11:26:00Z</dcterms:modified>
</cp:coreProperties>
</file>